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87C" w:rsidRDefault="00D658FE" w:rsidP="00D658FE">
      <w:pPr>
        <w:jc w:val="center"/>
        <w:rPr>
          <w:b/>
          <w:sz w:val="36"/>
          <w:u w:val="single"/>
        </w:rPr>
      </w:pPr>
      <w:r>
        <w:rPr>
          <w:noProof/>
          <w:sz w:val="36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-447675</wp:posOffset>
                </wp:positionV>
                <wp:extent cx="6496050" cy="4248150"/>
                <wp:effectExtent l="19050" t="1905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96050" cy="424815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6BAE55" id="Rectangle 1" o:spid="_x0000_s1026" style="position:absolute;margin-left:-21.75pt;margin-top:-35.25pt;width:511.5pt;height:334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" filled="f" strokecolor="black [3213]" strokeweight="3pt"/>
            </w:pict>
          </mc:Fallback>
        </mc:AlternateContent>
      </w:r>
      <w:r w:rsidRPr="00D658FE">
        <w:rPr>
          <w:sz w:val="36"/>
          <w:u w:val="single"/>
        </w:rPr>
        <w:t xml:space="preserve">You’ve found it, now… </w:t>
      </w:r>
      <w:r w:rsidRPr="00D658FE">
        <w:rPr>
          <w:b/>
          <w:sz w:val="36"/>
          <w:u w:val="single"/>
        </w:rPr>
        <w:t>SOLVE IT!</w:t>
      </w:r>
    </w:p>
    <w:p w:rsidR="00D658FE" w:rsidRDefault="00D658FE" w:rsidP="00D658FE">
      <w:pPr>
        <w:spacing w:after="0"/>
        <w:rPr>
          <w:b/>
          <w:u w:val="single"/>
        </w:rPr>
      </w:pPr>
    </w:p>
    <w:p w:rsidR="00D658FE" w:rsidRDefault="00D658FE" w:rsidP="00D658FE">
      <w:pPr>
        <w:spacing w:after="0"/>
        <w:rPr>
          <w:b/>
          <w:u w:val="single"/>
        </w:rPr>
      </w:pPr>
      <w:r>
        <w:rPr>
          <w:b/>
          <w:u w:val="single"/>
        </w:rPr>
        <w:t xml:space="preserve">Write your answers in full sentences. </w:t>
      </w:r>
    </w:p>
    <w:p w:rsidR="00D658FE" w:rsidRPr="00D658FE" w:rsidRDefault="00D658FE">
      <w:pPr>
        <w:rPr>
          <w:b/>
          <w:u w:val="single"/>
        </w:rPr>
      </w:pPr>
    </w:p>
    <w:p w:rsidR="00D658FE" w:rsidRDefault="00D658FE" w:rsidP="00D658FE">
      <w:pPr>
        <w:pStyle w:val="ListParagraph"/>
        <w:numPr>
          <w:ilvl w:val="0"/>
          <w:numId w:val="1"/>
        </w:numPr>
      </w:pPr>
      <w:r>
        <w:t>What do you think was happening inside the peach at that time?</w:t>
      </w:r>
    </w:p>
    <w:p w:rsidR="00D658FE" w:rsidRDefault="00D658FE" w:rsidP="00D658FE"/>
    <w:p w:rsidR="00D658FE" w:rsidRDefault="00D658FE" w:rsidP="00D658FE"/>
    <w:p w:rsidR="00D658FE" w:rsidRDefault="00D658FE" w:rsidP="00D658FE">
      <w:pPr>
        <w:pStyle w:val="ListParagraph"/>
        <w:numPr>
          <w:ilvl w:val="0"/>
          <w:numId w:val="1"/>
        </w:numPr>
      </w:pPr>
      <w:r>
        <w:t>What might happen next?</w:t>
      </w:r>
    </w:p>
    <w:p w:rsidR="00D658FE" w:rsidRDefault="00D658FE" w:rsidP="00D658FE"/>
    <w:p w:rsidR="00D658FE" w:rsidRDefault="00D658FE" w:rsidP="00D658FE"/>
    <w:p w:rsidR="00D658FE" w:rsidRDefault="00D658FE" w:rsidP="00D658FE">
      <w:pPr>
        <w:pStyle w:val="ListParagraph"/>
        <w:numPr>
          <w:ilvl w:val="0"/>
          <w:numId w:val="1"/>
        </w:numPr>
      </w:pPr>
      <w:r>
        <w:t xml:space="preserve">How do you think Aunt Sponge and Aunt </w:t>
      </w:r>
      <w:proofErr w:type="spellStart"/>
      <w:r>
        <w:t>Spiker</w:t>
      </w:r>
      <w:proofErr w:type="spellEnd"/>
      <w:r>
        <w:t xml:space="preserve"> were feeling?</w:t>
      </w:r>
    </w:p>
    <w:p w:rsidR="00D658FE" w:rsidRDefault="00D658FE" w:rsidP="00D658FE"/>
    <w:p w:rsidR="00D658FE" w:rsidRDefault="00D658FE" w:rsidP="00D658FE"/>
    <w:p w:rsidR="00D658FE" w:rsidRDefault="00D658FE" w:rsidP="00D658FE"/>
    <w:p w:rsidR="00D658FE" w:rsidRDefault="00D658FE" w:rsidP="00D658FE"/>
    <w:p w:rsidR="00D658FE" w:rsidRDefault="00D658FE" w:rsidP="00D658FE"/>
    <w:p w:rsidR="00D658FE" w:rsidRDefault="00D658FE" w:rsidP="00D658FE"/>
    <w:p w:rsidR="00D658FE" w:rsidRDefault="00D658FE" w:rsidP="00D658FE">
      <w:pPr>
        <w:jc w:val="center"/>
        <w:rPr>
          <w:b/>
          <w:sz w:val="36"/>
          <w:u w:val="single"/>
        </w:rPr>
      </w:pPr>
      <w:r>
        <w:rPr>
          <w:noProof/>
          <w:sz w:val="36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5F30E2" wp14:editId="12E326D2">
                <wp:simplePos x="0" y="0"/>
                <wp:positionH relativeFrom="column">
                  <wp:posOffset>-276225</wp:posOffset>
                </wp:positionH>
                <wp:positionV relativeFrom="paragraph">
                  <wp:posOffset>-447675</wp:posOffset>
                </wp:positionV>
                <wp:extent cx="6496050" cy="4248150"/>
                <wp:effectExtent l="19050" t="19050" r="1905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96050" cy="424815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85B268" id="Rectangle 3" o:spid="_x0000_s1026" style="position:absolute;margin-left:-21.75pt;margin-top:-35.25pt;width:511.5pt;height:334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" filled="f" strokecolor="black [3213]" strokeweight="3pt"/>
            </w:pict>
          </mc:Fallback>
        </mc:AlternateContent>
      </w:r>
      <w:r w:rsidRPr="00D658FE">
        <w:rPr>
          <w:sz w:val="36"/>
          <w:u w:val="single"/>
        </w:rPr>
        <w:t xml:space="preserve">You’ve found it, now… </w:t>
      </w:r>
      <w:r w:rsidRPr="00D658FE">
        <w:rPr>
          <w:b/>
          <w:sz w:val="36"/>
          <w:u w:val="single"/>
        </w:rPr>
        <w:t>SOLVE IT!</w:t>
      </w:r>
    </w:p>
    <w:p w:rsidR="00D658FE" w:rsidRDefault="00D658FE" w:rsidP="00D658FE">
      <w:pPr>
        <w:spacing w:after="0"/>
        <w:rPr>
          <w:b/>
          <w:u w:val="single"/>
        </w:rPr>
      </w:pPr>
    </w:p>
    <w:p w:rsidR="00D658FE" w:rsidRDefault="00D658FE" w:rsidP="00D658FE">
      <w:pPr>
        <w:spacing w:after="0"/>
        <w:rPr>
          <w:b/>
          <w:u w:val="single"/>
        </w:rPr>
      </w:pPr>
      <w:r>
        <w:rPr>
          <w:b/>
          <w:u w:val="single"/>
        </w:rPr>
        <w:t xml:space="preserve">Write your answers in full sentences. </w:t>
      </w:r>
    </w:p>
    <w:p w:rsidR="00D658FE" w:rsidRPr="00D658FE" w:rsidRDefault="00D658FE" w:rsidP="00D658FE">
      <w:pPr>
        <w:rPr>
          <w:b/>
          <w:u w:val="single"/>
        </w:rPr>
      </w:pPr>
    </w:p>
    <w:p w:rsidR="00D658FE" w:rsidRDefault="00D658FE" w:rsidP="00D658FE">
      <w:pPr>
        <w:pStyle w:val="ListParagraph"/>
        <w:numPr>
          <w:ilvl w:val="0"/>
          <w:numId w:val="2"/>
        </w:numPr>
      </w:pPr>
      <w:r>
        <w:t>What do you think was happening inside the peach at that time?</w:t>
      </w:r>
    </w:p>
    <w:p w:rsidR="00D658FE" w:rsidRDefault="00D658FE" w:rsidP="00D658FE"/>
    <w:p w:rsidR="00D658FE" w:rsidRDefault="00D658FE" w:rsidP="00D658FE"/>
    <w:p w:rsidR="00D658FE" w:rsidRDefault="00D658FE" w:rsidP="00D658FE">
      <w:pPr>
        <w:pStyle w:val="ListParagraph"/>
        <w:numPr>
          <w:ilvl w:val="0"/>
          <w:numId w:val="2"/>
        </w:numPr>
      </w:pPr>
      <w:r>
        <w:t>What might happen next?</w:t>
      </w:r>
    </w:p>
    <w:p w:rsidR="00D658FE" w:rsidRDefault="00D658FE" w:rsidP="00D658FE"/>
    <w:p w:rsidR="00D658FE" w:rsidRDefault="00D658FE" w:rsidP="00D658FE"/>
    <w:p w:rsidR="00D658FE" w:rsidRDefault="00D658FE" w:rsidP="00D658FE">
      <w:pPr>
        <w:pStyle w:val="ListParagraph"/>
        <w:numPr>
          <w:ilvl w:val="0"/>
          <w:numId w:val="2"/>
        </w:numPr>
      </w:pPr>
      <w:r>
        <w:t xml:space="preserve">How do you think Aunt Sponge and Aunt </w:t>
      </w:r>
      <w:proofErr w:type="spellStart"/>
      <w:r>
        <w:t>Spiker</w:t>
      </w:r>
      <w:proofErr w:type="spellEnd"/>
      <w:r>
        <w:t xml:space="preserve"> were feeling?</w:t>
      </w:r>
    </w:p>
    <w:p w:rsidR="00D658FE" w:rsidRDefault="00D658FE" w:rsidP="00D658FE">
      <w:bookmarkStart w:id="0" w:name="_GoBack"/>
      <w:bookmarkEnd w:id="0"/>
    </w:p>
    <w:sectPr w:rsidR="00D658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F101F9"/>
    <w:multiLevelType w:val="hybridMultilevel"/>
    <w:tmpl w:val="EE6A13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FA66AE"/>
    <w:multiLevelType w:val="hybridMultilevel"/>
    <w:tmpl w:val="EE6A13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8FE"/>
    <w:rsid w:val="00C8587C"/>
    <w:rsid w:val="00D6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0126BA-ADA8-4EDA-B4AC-0F2DC1E8F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58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3CB55F94</Template>
  <TotalTime>3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Authorized Org</Company>
  <LinksUpToDate>false</LinksUpToDate>
  <CharactersWithSpaces>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Laycock</dc:creator>
  <cp:keywords/>
  <dc:description/>
  <cp:lastModifiedBy>Rachel Laycock</cp:lastModifiedBy>
  <cp:revision>1</cp:revision>
  <dcterms:created xsi:type="dcterms:W3CDTF">2014-09-18T08:37:00Z</dcterms:created>
  <dcterms:modified xsi:type="dcterms:W3CDTF">2014-09-18T08:40:00Z</dcterms:modified>
</cp:coreProperties>
</file>